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Warwickshire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Warwickshire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Warwickshire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Warwickshire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Warwickshire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Warwickshire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42.1% </w:t>
      </w:r>
      <w:r w:rsidRPr="004747BF">
        <w:rPr>
          <w:rFonts w:ascii="Libre Franklin Light" w:eastAsia="Times New Roman" w:hAnsi="Libre Franklin Light" w:cs="Calibri Light"/>
        </w:rPr>
        <w:t xml:space="preserve">of those respondents classified as PGSI 8+ in North Warwickshire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Warwickshire is estimated to be </w:t>
      </w:r>
      <w:r w:rsidRPr="00773DF7">
        <w:rPr>
          <w:rFonts w:ascii="Libre Franklin Light" w:eastAsia="Times New Roman" w:hAnsi="Libre Franklin Light" w:cs="Calibri Light"/>
          <w:b/>
          <w:bCs/>
          <w:color w:val="C45911" w:themeColor="accent2" w:themeShade="BF"/>
        </w:rPr>
        <w:t xml:space="preserve">£1,020,615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Warwickshire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Warwickshire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Warwickshire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Warwickshire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Warwick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Warwickshire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Warwick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Warwickshire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Warwickshire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Warwick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Warwickshire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Warwickshire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Warwickshire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Warwickshire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Warwickshire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Warwickshire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£1,020,615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Warwickshire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£16,624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£343,797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£24,628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£6,927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£12,699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£615,940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£1,020,615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Warwickshire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Warwickshire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Warwickshire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Warwickshire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Warwickshire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Warwickshire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Warwickshire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Warwickshire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Warwickshire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Warwickshire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Warwickshire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Warwickshire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326AA78-6559-4F5C-97B8-30D451F6399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